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5CB46" w14:textId="77777777" w:rsidR="001553B5" w:rsidRDefault="001553B5" w:rsidP="001553B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FRERE</w:t>
      </w:r>
      <w:r>
        <w:rPr>
          <w:rFonts w:cs="Times New Roman"/>
          <w:szCs w:val="24"/>
        </w:rPr>
        <w:t xml:space="preserve">       (fl.1457)</w:t>
      </w:r>
    </w:p>
    <w:p w14:paraId="6153E8B6" w14:textId="77777777" w:rsidR="001553B5" w:rsidRDefault="001553B5" w:rsidP="001553B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late of Pontefract. Yeoman.</w:t>
      </w:r>
    </w:p>
    <w:p w14:paraId="6B13755E" w14:textId="77777777" w:rsidR="001553B5" w:rsidRDefault="001553B5" w:rsidP="001553B5">
      <w:pPr>
        <w:pStyle w:val="NoSpacing"/>
        <w:rPr>
          <w:rFonts w:cs="Times New Roman"/>
          <w:szCs w:val="24"/>
        </w:rPr>
      </w:pPr>
    </w:p>
    <w:p w14:paraId="648A7C86" w14:textId="77777777" w:rsidR="001553B5" w:rsidRDefault="001553B5" w:rsidP="001553B5">
      <w:pPr>
        <w:pStyle w:val="NoSpacing"/>
        <w:rPr>
          <w:rFonts w:cs="Times New Roman"/>
          <w:szCs w:val="24"/>
        </w:rPr>
      </w:pPr>
    </w:p>
    <w:p w14:paraId="2FD817BE" w14:textId="77777777" w:rsidR="001553B5" w:rsidRDefault="001553B5" w:rsidP="001553B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7 Oct.1457</w:t>
      </w:r>
      <w:r>
        <w:rPr>
          <w:rFonts w:cs="Times New Roman"/>
          <w:szCs w:val="24"/>
        </w:rPr>
        <w:tab/>
        <w:t>He was pardoned of all felonies, murders, trespasses, offences, misprisions</w:t>
      </w:r>
    </w:p>
    <w:p w14:paraId="10139F8E" w14:textId="77777777" w:rsidR="001553B5" w:rsidRDefault="001553B5" w:rsidP="001553B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negligencies</w:t>
      </w:r>
      <w:proofErr w:type="spellEnd"/>
      <w:r>
        <w:rPr>
          <w:rFonts w:cs="Times New Roman"/>
          <w:szCs w:val="24"/>
        </w:rPr>
        <w:t xml:space="preserve"> and other misdeeds and any consequences outlawries.</w:t>
      </w:r>
    </w:p>
    <w:p w14:paraId="5BDCC1A8" w14:textId="77777777" w:rsidR="001553B5" w:rsidRDefault="001553B5" w:rsidP="001553B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1452-61 p.385)</w:t>
      </w:r>
    </w:p>
    <w:p w14:paraId="3EFE3747" w14:textId="77777777" w:rsidR="001553B5" w:rsidRDefault="001553B5" w:rsidP="001553B5">
      <w:pPr>
        <w:pStyle w:val="NoSpacing"/>
        <w:rPr>
          <w:rFonts w:cs="Times New Roman"/>
          <w:szCs w:val="24"/>
        </w:rPr>
      </w:pPr>
    </w:p>
    <w:p w14:paraId="399B7230" w14:textId="77777777" w:rsidR="001553B5" w:rsidRDefault="001553B5" w:rsidP="001553B5">
      <w:pPr>
        <w:pStyle w:val="NoSpacing"/>
        <w:rPr>
          <w:rFonts w:cs="Times New Roman"/>
          <w:szCs w:val="24"/>
        </w:rPr>
      </w:pPr>
    </w:p>
    <w:p w14:paraId="1B787BA6" w14:textId="77777777" w:rsidR="001553B5" w:rsidRPr="002C7D6B" w:rsidRDefault="001553B5" w:rsidP="001553B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May 2025</w:t>
      </w:r>
    </w:p>
    <w:p w14:paraId="714A571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C63A9" w14:textId="77777777" w:rsidR="001553B5" w:rsidRDefault="001553B5" w:rsidP="009139A6">
      <w:r>
        <w:separator/>
      </w:r>
    </w:p>
  </w:endnote>
  <w:endnote w:type="continuationSeparator" w:id="0">
    <w:p w14:paraId="24C8B804" w14:textId="77777777" w:rsidR="001553B5" w:rsidRDefault="001553B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CA07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E7E0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B2B5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7378C" w14:textId="77777777" w:rsidR="001553B5" w:rsidRDefault="001553B5" w:rsidP="009139A6">
      <w:r>
        <w:separator/>
      </w:r>
    </w:p>
  </w:footnote>
  <w:footnote w:type="continuationSeparator" w:id="0">
    <w:p w14:paraId="29EC9551" w14:textId="77777777" w:rsidR="001553B5" w:rsidRDefault="001553B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214E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1611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FACE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3B5"/>
    <w:rsid w:val="000666E0"/>
    <w:rsid w:val="000A2E7A"/>
    <w:rsid w:val="001307AC"/>
    <w:rsid w:val="001553B5"/>
    <w:rsid w:val="00190DFA"/>
    <w:rsid w:val="002510B7"/>
    <w:rsid w:val="00270799"/>
    <w:rsid w:val="002737D5"/>
    <w:rsid w:val="00357E4A"/>
    <w:rsid w:val="005C130B"/>
    <w:rsid w:val="00773B8F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63AFFD"/>
  <w15:chartTrackingRefBased/>
  <w15:docId w15:val="{3067CF86-5162-4AB1-BFC9-E627494A7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2025-05-05T07:18:00Z</dcterms:created>
  <dcterms:modified xsi:type="dcterms:W3CDTF">2025-05-05T07:19:00Z</dcterms:modified>
</cp:coreProperties>
</file>